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15DFDD3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S1-254105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E1DAF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D3D4C">
        <w:rPr>
          <w:rFonts w:ascii="Arial" w:hAnsi="Arial" w:cs="Arial"/>
          <w:b/>
          <w:sz w:val="22"/>
          <w:szCs w:val="22"/>
        </w:rPr>
        <w:t>[</w:t>
      </w:r>
      <w:r w:rsidR="006D3D4C" w:rsidRPr="006D3D4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D3D4C">
        <w:rPr>
          <w:rFonts w:ascii="Arial" w:hAnsi="Arial" w:cs="Arial"/>
          <w:b/>
          <w:sz w:val="22"/>
          <w:szCs w:val="22"/>
        </w:rPr>
        <w:t xml:space="preserve">] </w:t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B1F79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D3D4C">
        <w:rPr>
          <w:rFonts w:ascii="Arial" w:hAnsi="Arial" w:cs="Arial"/>
          <w:b/>
          <w:sz w:val="22"/>
          <w:szCs w:val="22"/>
        </w:rPr>
        <w:t>Qualcomm [</w:t>
      </w:r>
      <w:r w:rsidR="001C5CF7" w:rsidRPr="006D3D4C">
        <w:rPr>
          <w:rFonts w:ascii="Arial" w:hAnsi="Arial" w:cs="Arial"/>
          <w:b/>
          <w:sz w:val="22"/>
          <w:szCs w:val="22"/>
          <w:highlight w:val="yellow"/>
        </w:rPr>
        <w:t>SA1</w:t>
      </w:r>
      <w:r w:rsidR="006D3D4C">
        <w:rPr>
          <w:rFonts w:ascii="Arial" w:hAnsi="Arial" w:cs="Arial"/>
          <w:b/>
          <w:sz w:val="22"/>
          <w:szCs w:val="22"/>
        </w:rPr>
        <w:t>]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8C53F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3D4C" w:rsidRPr="006D3D4C">
        <w:rPr>
          <w:rFonts w:ascii="Arial" w:hAnsi="Arial" w:cs="Arial"/>
          <w:bCs/>
          <w:highlight w:val="yellow"/>
        </w:rPr>
        <w:t>CR 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3B028C61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0F3865">
        <w:rPr>
          <w:rFonts w:ascii="Arial" w:eastAsia="DengXian" w:hAnsi="Arial" w:cs="Arial"/>
          <w:lang w:eastAsia="zh-CN"/>
        </w:rPr>
        <w:t xml:space="preserve">PWS can be supported in NB-IoT Terrestrial Network from RAN2 perspective. 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732BAE">
        <w:rPr>
          <w:rFonts w:ascii="Arial" w:eastAsia="DengXian" w:hAnsi="Arial" w:cs="Arial"/>
          <w:lang w:eastAsia="zh-CN"/>
        </w:rPr>
        <w:t>PWS geofencing is not supported in NB-IoT Terrestrial Network.</w:t>
      </w:r>
    </w:p>
    <w:p w14:paraId="799176F8" w14:textId="435B144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</w:t>
      </w:r>
      <w:proofErr w:type="gramStart"/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agreed</w:t>
      </w:r>
      <w:proofErr w:type="gramEnd"/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to better align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7" w:name="OLE_LINK53"/>
      <w:bookmarkStart w:id="8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9" w:name="OLE_LINK55"/>
      <w:bookmarkStart w:id="10" w:name="OLE_LINK56"/>
      <w:r w:rsidRPr="00BD67A8">
        <w:t>SA1#11</w:t>
      </w:r>
      <w:r>
        <w:t>4</w:t>
      </w:r>
      <w:r w:rsidRPr="00BD67A8">
        <w:tab/>
      </w:r>
      <w:bookmarkEnd w:id="9"/>
      <w:bookmarkEnd w:id="10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7"/>
    <w:bookmarkEnd w:id="8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C2F7" w14:textId="77777777" w:rsidR="009A6A42" w:rsidRDefault="009A6A42">
      <w:pPr>
        <w:spacing w:after="0"/>
      </w:pPr>
      <w:r>
        <w:separator/>
      </w:r>
    </w:p>
  </w:endnote>
  <w:endnote w:type="continuationSeparator" w:id="0">
    <w:p w14:paraId="716F9566" w14:textId="77777777" w:rsidR="009A6A42" w:rsidRDefault="009A6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BD88" w14:textId="77777777" w:rsidR="009A6A42" w:rsidRDefault="009A6A42">
      <w:pPr>
        <w:spacing w:after="0"/>
      </w:pPr>
      <w:r>
        <w:separator/>
      </w:r>
    </w:p>
  </w:footnote>
  <w:footnote w:type="continuationSeparator" w:id="0">
    <w:p w14:paraId="137658D5" w14:textId="77777777" w:rsidR="009A6A42" w:rsidRDefault="009A6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3865"/>
    <w:rsid w:val="000F6242"/>
    <w:rsid w:val="0010276C"/>
    <w:rsid w:val="00112A77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785"/>
    <w:rsid w:val="0068686C"/>
    <w:rsid w:val="006A77A5"/>
    <w:rsid w:val="006D3D4C"/>
    <w:rsid w:val="007150D1"/>
    <w:rsid w:val="00732BAE"/>
    <w:rsid w:val="007A6DD5"/>
    <w:rsid w:val="007E5905"/>
    <w:rsid w:val="007F4F92"/>
    <w:rsid w:val="0082008C"/>
    <w:rsid w:val="00823275"/>
    <w:rsid w:val="0084734A"/>
    <w:rsid w:val="0086132D"/>
    <w:rsid w:val="00870587"/>
    <w:rsid w:val="00870F75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E0177"/>
    <w:rsid w:val="00AF4274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D1763F"/>
    <w:rsid w:val="00D9419E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136</Words>
  <Characters>722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16</cp:revision>
  <cp:lastPrinted>2002-04-23T07:10:00Z</cp:lastPrinted>
  <dcterms:created xsi:type="dcterms:W3CDTF">2025-10-30T23:52:00Z</dcterms:created>
  <dcterms:modified xsi:type="dcterms:W3CDTF">2025-11-06T18:26:00Z</dcterms:modified>
</cp:coreProperties>
</file>